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33E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E333E6F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3E6D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3E6E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844B12">
              <w:rPr>
                <w:b/>
                <w:sz w:val="26"/>
                <w:szCs w:val="26"/>
                <w:lang w:val="en-US"/>
              </w:rPr>
              <w:t>63</w:t>
            </w:r>
          </w:p>
        </w:tc>
      </w:tr>
      <w:tr w:rsidR="00C44B8B" w14:paraId="4E333E72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3E70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3E71" w14:textId="77777777" w:rsidR="00C44B8B" w:rsidRPr="00C44B8B" w:rsidRDefault="00236BC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2078169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4E333E7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E333E7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E333E7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E333E7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E333E7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E333E78" w14:textId="77777777" w:rsidR="00C44B8B" w:rsidRPr="00CB6078" w:rsidRDefault="00C44B8B" w:rsidP="00C44B8B"/>
    <w:p w14:paraId="4E333E79" w14:textId="77777777" w:rsidR="00C44B8B" w:rsidRPr="00CB6078" w:rsidRDefault="00C44B8B" w:rsidP="00C44B8B"/>
    <w:p w14:paraId="4E333E7A" w14:textId="77777777" w:rsidR="00C44B8B" w:rsidRPr="00CB6078" w:rsidRDefault="00C44B8B" w:rsidP="00C44B8B"/>
    <w:p w14:paraId="4E333E7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E333E7C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36BCD">
        <w:rPr>
          <w:b/>
          <w:sz w:val="26"/>
          <w:szCs w:val="26"/>
          <w:u w:val="single"/>
        </w:rPr>
        <w:t>Х7 3.407.1-143.8.68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4E333E7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333E7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E333E7F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236BCD">
        <w:rPr>
          <w:b/>
          <w:sz w:val="26"/>
          <w:szCs w:val="26"/>
          <w:u w:val="single"/>
        </w:rPr>
        <w:t>Х7 3.407.1-143.8.68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236BCD">
        <w:rPr>
          <w:b/>
          <w:sz w:val="26"/>
          <w:szCs w:val="26"/>
          <w:u w:val="single"/>
        </w:rPr>
        <w:t>Номер чертежа типового проекта – 3.407.1-143.8.68</w:t>
      </w:r>
      <w:r w:rsidR="0073431B">
        <w:rPr>
          <w:b/>
          <w:sz w:val="26"/>
          <w:szCs w:val="26"/>
        </w:rPr>
        <w:t>.</w:t>
      </w:r>
      <w:bookmarkEnd w:id="3"/>
    </w:p>
    <w:p w14:paraId="4E333E80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333E8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E333E82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4E333E83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4E333E8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333E8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333E8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333E8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333E8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333E8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E333E8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E333E8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E333E8C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4E333E8D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4E333E8E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4E333E8F" w14:textId="77777777" w:rsidR="007118A9" w:rsidRPr="0073431B" w:rsidRDefault="00236BC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3.407.1-143.8.68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4E333E9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4E333E9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4E333E9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4E333E9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4E333E9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4E333E9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4E333E96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4E333E97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4E333E98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4E333E99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333E9A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4E333E9B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333E9C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4E333E9D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4E333E9E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4E333E9F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333EA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E333EA1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333EA2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333EA3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E333EA4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4E333EA5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333EA6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E333EA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4E333EA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4E333EA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333EA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333EA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4E333EA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4E333EAD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333EAE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333EA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E333EB0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E333EB1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333EB2" w14:textId="77777777" w:rsidR="00562D55" w:rsidRPr="00CB6078" w:rsidRDefault="00562D55" w:rsidP="00451C4D">
      <w:pPr>
        <w:rPr>
          <w:sz w:val="26"/>
          <w:szCs w:val="26"/>
        </w:rPr>
      </w:pPr>
    </w:p>
    <w:p w14:paraId="4E333EB3" w14:textId="77777777" w:rsidR="006D1941" w:rsidRPr="00CB6078" w:rsidRDefault="006D1941" w:rsidP="00451C4D">
      <w:pPr>
        <w:rPr>
          <w:sz w:val="26"/>
          <w:szCs w:val="26"/>
        </w:rPr>
      </w:pPr>
    </w:p>
    <w:p w14:paraId="4E333EB4" w14:textId="77777777" w:rsidR="001D6900" w:rsidRPr="00CB6078" w:rsidRDefault="001D6900" w:rsidP="00451C4D">
      <w:pPr>
        <w:rPr>
          <w:sz w:val="26"/>
          <w:szCs w:val="26"/>
        </w:rPr>
      </w:pPr>
    </w:p>
    <w:p w14:paraId="4E333EB5" w14:textId="77777777" w:rsidR="004A2665" w:rsidRPr="00CB6078" w:rsidRDefault="004A2665" w:rsidP="00451C4D">
      <w:pPr>
        <w:rPr>
          <w:sz w:val="26"/>
          <w:szCs w:val="26"/>
        </w:rPr>
      </w:pPr>
    </w:p>
    <w:p w14:paraId="4E333EB6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333EB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E333EB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33EBB" w14:textId="77777777" w:rsidR="001B53B9" w:rsidRDefault="001B53B9">
      <w:r>
        <w:separator/>
      </w:r>
    </w:p>
  </w:endnote>
  <w:endnote w:type="continuationSeparator" w:id="0">
    <w:p w14:paraId="4E333EBC" w14:textId="77777777" w:rsidR="001B53B9" w:rsidRDefault="001B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333EB9" w14:textId="77777777" w:rsidR="001B53B9" w:rsidRDefault="001B53B9">
      <w:r>
        <w:separator/>
      </w:r>
    </w:p>
  </w:footnote>
  <w:footnote w:type="continuationSeparator" w:id="0">
    <w:p w14:paraId="4E333EBA" w14:textId="77777777" w:rsidR="001B53B9" w:rsidRDefault="001B5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33EBD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333EB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BC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3B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BC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95D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B12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33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141B2-408D-4789-90AC-90AFF833A384}">
  <ds:schemaRefs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84DA082-3241-40F8-B69A-846AABF06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096112-5D47-4B58-ACC7-9F11FAA127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9A28E-86D6-4B72-9CE9-B21902503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1109</Words>
  <Characters>6322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2015-05-14T07:52:00Z</dcterms:created>
  <dcterms:modified xsi:type="dcterms:W3CDTF">2015-05-14T07:52:00Z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